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AA83B" w14:textId="77777777" w:rsidR="00C44B8B" w:rsidRPr="0079542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79542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95428" w:rsidRPr="00795428" w14:paraId="7D2AA83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AA83C" w14:textId="77777777" w:rsidR="00C44B8B" w:rsidRPr="00795428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95428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AA83D" w14:textId="695CDBFB" w:rsidR="00C44B8B" w:rsidRPr="00795428" w:rsidRDefault="00AB650C" w:rsidP="0065279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95428">
              <w:rPr>
                <w:b/>
                <w:sz w:val="26"/>
                <w:szCs w:val="26"/>
              </w:rPr>
              <w:t>202A</w:t>
            </w:r>
          </w:p>
        </w:tc>
      </w:tr>
      <w:tr w:rsidR="00795428" w:rsidRPr="00795428" w14:paraId="7D2AA84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AA83F" w14:textId="77777777" w:rsidR="00C44B8B" w:rsidRPr="00795428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95428">
              <w:rPr>
                <w:b/>
                <w:sz w:val="26"/>
                <w:szCs w:val="26"/>
              </w:rPr>
              <w:t xml:space="preserve">Номер материала </w:t>
            </w:r>
            <w:r w:rsidRPr="00795428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AA840" w14:textId="2FCEDEBD" w:rsidR="00C44B8B" w:rsidRPr="00795428" w:rsidRDefault="003F2AA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F2AA7">
              <w:rPr>
                <w:b/>
                <w:sz w:val="26"/>
                <w:szCs w:val="26"/>
                <w:lang w:val="en-US"/>
              </w:rPr>
              <w:t>2263604</w:t>
            </w:r>
          </w:p>
        </w:tc>
      </w:tr>
    </w:tbl>
    <w:p w14:paraId="7D2AA842" w14:textId="77777777" w:rsidR="00C44B8B" w:rsidRPr="0079542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795428">
        <w:rPr>
          <w:sz w:val="26"/>
          <w:szCs w:val="26"/>
        </w:rPr>
        <w:t>_____________________________________</w:t>
      </w:r>
    </w:p>
    <w:p w14:paraId="7D2AA843" w14:textId="77777777" w:rsidR="00C44B8B" w:rsidRPr="0079542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795428">
        <w:rPr>
          <w:sz w:val="26"/>
          <w:szCs w:val="26"/>
        </w:rPr>
        <w:t xml:space="preserve">_____________________________________ </w:t>
      </w:r>
    </w:p>
    <w:p w14:paraId="7D2AA844" w14:textId="77777777" w:rsidR="00C44B8B" w:rsidRPr="0079542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795428">
        <w:rPr>
          <w:sz w:val="26"/>
          <w:szCs w:val="26"/>
        </w:rPr>
        <w:t>_____________________________________</w:t>
      </w:r>
    </w:p>
    <w:p w14:paraId="7D2AA845" w14:textId="77777777" w:rsidR="00C44B8B" w:rsidRPr="0079542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795428">
        <w:rPr>
          <w:sz w:val="26"/>
          <w:szCs w:val="26"/>
        </w:rPr>
        <w:tab/>
        <w:t xml:space="preserve">_______________________ /_____________ </w:t>
      </w:r>
    </w:p>
    <w:p w14:paraId="7D2AA846" w14:textId="77777777" w:rsidR="00C44B8B" w:rsidRPr="0079542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795428">
        <w:rPr>
          <w:sz w:val="26"/>
          <w:szCs w:val="26"/>
        </w:rPr>
        <w:t>“_______” ___________________ 20_____ г.</w:t>
      </w:r>
    </w:p>
    <w:p w14:paraId="7D2AA847" w14:textId="77777777" w:rsidR="00C44B8B" w:rsidRPr="00795428" w:rsidRDefault="00C44B8B" w:rsidP="00C44B8B"/>
    <w:p w14:paraId="7D2AA848" w14:textId="77777777" w:rsidR="00C44B8B" w:rsidRPr="00795428" w:rsidRDefault="00C44B8B" w:rsidP="00C44B8B"/>
    <w:p w14:paraId="7D2AA849" w14:textId="77777777" w:rsidR="00C44B8B" w:rsidRPr="00795428" w:rsidRDefault="00C44B8B" w:rsidP="00C44B8B"/>
    <w:p w14:paraId="7D2AA84A" w14:textId="77777777" w:rsidR="00C44B8B" w:rsidRPr="00795428" w:rsidRDefault="00C44B8B" w:rsidP="00C44B8B">
      <w:pPr>
        <w:pStyle w:val="2"/>
        <w:numPr>
          <w:ilvl w:val="0"/>
          <w:numId w:val="0"/>
        </w:numPr>
        <w:spacing w:after="120"/>
      </w:pPr>
      <w:r w:rsidRPr="00795428">
        <w:t>ТЕХНИЧЕСКОЕ ЗАДАНИЕ</w:t>
      </w:r>
    </w:p>
    <w:p w14:paraId="58BB713C" w14:textId="5FBBDC3A" w:rsidR="003D6C2C" w:rsidRDefault="004F6968" w:rsidP="003D6C2C">
      <w:pPr>
        <w:ind w:firstLine="0"/>
        <w:jc w:val="center"/>
        <w:rPr>
          <w:b/>
          <w:bCs/>
          <w:sz w:val="26"/>
          <w:szCs w:val="26"/>
        </w:rPr>
      </w:pPr>
      <w:r w:rsidRPr="00795428">
        <w:rPr>
          <w:b/>
          <w:sz w:val="26"/>
          <w:szCs w:val="26"/>
        </w:rPr>
        <w:t xml:space="preserve">на </w:t>
      </w:r>
      <w:r w:rsidR="00612811" w:rsidRPr="00795428">
        <w:rPr>
          <w:b/>
          <w:sz w:val="26"/>
          <w:szCs w:val="26"/>
        </w:rPr>
        <w:t xml:space="preserve">поставку </w:t>
      </w:r>
      <w:r w:rsidR="003D6C2C">
        <w:rPr>
          <w:b/>
          <w:sz w:val="26"/>
          <w:szCs w:val="26"/>
        </w:rPr>
        <w:t>з</w:t>
      </w:r>
      <w:r w:rsidR="003D6C2C" w:rsidRPr="00795428">
        <w:rPr>
          <w:b/>
          <w:sz w:val="26"/>
          <w:szCs w:val="26"/>
        </w:rPr>
        <w:t>ажим</w:t>
      </w:r>
      <w:r w:rsidR="003D6C2C">
        <w:rPr>
          <w:b/>
          <w:sz w:val="26"/>
          <w:szCs w:val="26"/>
        </w:rPr>
        <w:t>а</w:t>
      </w:r>
      <w:r w:rsidR="003D6C2C" w:rsidRPr="00795428">
        <w:rPr>
          <w:b/>
          <w:sz w:val="26"/>
          <w:szCs w:val="26"/>
        </w:rPr>
        <w:t xml:space="preserve"> натяжн</w:t>
      </w:r>
      <w:r w:rsidR="003D6C2C">
        <w:rPr>
          <w:b/>
          <w:sz w:val="26"/>
          <w:szCs w:val="26"/>
        </w:rPr>
        <w:t>ого</w:t>
      </w:r>
      <w:r w:rsidR="003D6C2C" w:rsidRPr="00795428">
        <w:rPr>
          <w:b/>
          <w:sz w:val="26"/>
          <w:szCs w:val="26"/>
        </w:rPr>
        <w:t xml:space="preserve"> болтов</w:t>
      </w:r>
      <w:r w:rsidR="003D6C2C">
        <w:rPr>
          <w:b/>
          <w:sz w:val="26"/>
          <w:szCs w:val="26"/>
        </w:rPr>
        <w:t>ого</w:t>
      </w:r>
      <w:r w:rsidR="003D6C2C" w:rsidRPr="00795428">
        <w:rPr>
          <w:b/>
          <w:sz w:val="26"/>
          <w:szCs w:val="26"/>
        </w:rPr>
        <w:t xml:space="preserve"> НБ-3-6</w:t>
      </w:r>
      <w:r w:rsidR="003D6C2C">
        <w:rPr>
          <w:b/>
          <w:sz w:val="26"/>
          <w:szCs w:val="26"/>
        </w:rPr>
        <w:t>Б</w:t>
      </w:r>
    </w:p>
    <w:p w14:paraId="7D2AA84C" w14:textId="0C241810" w:rsidR="00612811" w:rsidRPr="00795428" w:rsidRDefault="003F2AA7" w:rsidP="003D6C2C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(или эквивалент</w:t>
      </w:r>
      <w:r w:rsidR="007C0174" w:rsidRPr="00795428">
        <w:rPr>
          <w:b/>
          <w:sz w:val="26"/>
          <w:szCs w:val="26"/>
        </w:rPr>
        <w:t>)</w:t>
      </w:r>
      <w:r w:rsidR="00472DA1" w:rsidRPr="00795428">
        <w:rPr>
          <w:b/>
          <w:sz w:val="26"/>
          <w:szCs w:val="26"/>
        </w:rPr>
        <w:t>.</w:t>
      </w:r>
      <w:r w:rsidR="009C0389" w:rsidRPr="00795428">
        <w:rPr>
          <w:b/>
          <w:sz w:val="26"/>
          <w:szCs w:val="26"/>
        </w:rPr>
        <w:t xml:space="preserve"> Лот №</w:t>
      </w:r>
      <w:r w:rsidR="00AA670B" w:rsidRPr="00795428">
        <w:rPr>
          <w:b/>
          <w:sz w:val="26"/>
          <w:szCs w:val="26"/>
        </w:rPr>
        <w:t xml:space="preserve"> </w:t>
      </w:r>
      <w:r w:rsidR="00AA670B" w:rsidRPr="00795428">
        <w:rPr>
          <w:b/>
          <w:sz w:val="26"/>
          <w:szCs w:val="26"/>
          <w:u w:val="single"/>
        </w:rPr>
        <w:t>202</w:t>
      </w:r>
      <w:r w:rsidR="00AA670B" w:rsidRPr="00795428">
        <w:rPr>
          <w:b/>
          <w:sz w:val="26"/>
          <w:szCs w:val="26"/>
          <w:u w:val="single"/>
          <w:lang w:val="en-US"/>
        </w:rPr>
        <w:t>A</w:t>
      </w:r>
    </w:p>
    <w:p w14:paraId="7D2AA84D" w14:textId="77777777" w:rsidR="00020DD3" w:rsidRPr="0079542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D2AA84E" w14:textId="77777777" w:rsidR="00612811" w:rsidRPr="0079542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95428">
        <w:rPr>
          <w:b/>
          <w:bCs/>
          <w:sz w:val="26"/>
          <w:szCs w:val="26"/>
        </w:rPr>
        <w:t xml:space="preserve">Технические требования к </w:t>
      </w:r>
      <w:r w:rsidR="000D4FD2" w:rsidRPr="00795428">
        <w:rPr>
          <w:b/>
          <w:bCs/>
          <w:sz w:val="26"/>
          <w:szCs w:val="26"/>
        </w:rPr>
        <w:t>продукции</w:t>
      </w:r>
      <w:r w:rsidRPr="00795428">
        <w:rPr>
          <w:b/>
          <w:bCs/>
          <w:sz w:val="26"/>
          <w:szCs w:val="26"/>
        </w:rPr>
        <w:t>.</w:t>
      </w:r>
    </w:p>
    <w:p w14:paraId="2FEA8626" w14:textId="577EEA0C" w:rsidR="003F2AA7" w:rsidRDefault="003D6C2C" w:rsidP="003D6C2C">
      <w:pPr>
        <w:pStyle w:val="ad"/>
        <w:tabs>
          <w:tab w:val="left" w:pos="993"/>
        </w:tabs>
        <w:spacing w:line="276" w:lineRule="auto"/>
        <w:ind w:left="0"/>
        <w:rPr>
          <w:bCs/>
          <w:sz w:val="26"/>
          <w:szCs w:val="26"/>
        </w:rPr>
      </w:pPr>
      <w:r w:rsidRPr="003D6C2C">
        <w:rPr>
          <w:bCs/>
          <w:sz w:val="26"/>
          <w:szCs w:val="26"/>
        </w:rPr>
        <w:t>Технические требования, характеристики линейной арматуры и гасителей вибрации должны соответствовать параметрам ТУ 3449-001-52819896-2010</w:t>
      </w:r>
      <w:r>
        <w:rPr>
          <w:bCs/>
          <w:sz w:val="26"/>
          <w:szCs w:val="26"/>
        </w:rPr>
        <w:t xml:space="preserve"> «Арматура линейная»</w:t>
      </w:r>
      <w:r w:rsidR="003F2AA7" w:rsidRPr="00106768">
        <w:rPr>
          <w:bCs/>
          <w:sz w:val="26"/>
          <w:szCs w:val="26"/>
        </w:rPr>
        <w:t>:</w:t>
      </w:r>
    </w:p>
    <w:p w14:paraId="44FC82AC" w14:textId="63AD0E62" w:rsidR="003D6C2C" w:rsidRPr="00106768" w:rsidRDefault="003D6C2C" w:rsidP="003D6C2C">
      <w:pPr>
        <w:pStyle w:val="ad"/>
        <w:tabs>
          <w:tab w:val="left" w:pos="993"/>
        </w:tabs>
        <w:spacing w:line="276" w:lineRule="auto"/>
        <w:ind w:left="630" w:firstLine="0"/>
        <w:jc w:val="center"/>
        <w:rPr>
          <w:bCs/>
          <w:sz w:val="26"/>
          <w:szCs w:val="26"/>
        </w:rPr>
      </w:pPr>
      <w:r>
        <w:rPr>
          <w:noProof/>
        </w:rPr>
        <w:drawing>
          <wp:inline distT="0" distB="0" distL="0" distR="0" wp14:anchorId="010DAA02" wp14:editId="084BAE66">
            <wp:extent cx="2860970" cy="2536466"/>
            <wp:effectExtent l="0" t="0" r="0" b="0"/>
            <wp:docPr id="1" name="Рисунок 1" descr="Зажим натяжной болтовой НБ-3-6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жим натяжной болтовой НБ-3-6Б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714" cy="2569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2AA851" w14:textId="6F7BFBB8" w:rsidR="002A7310" w:rsidRPr="00795428" w:rsidRDefault="002A7310" w:rsidP="002A7310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9"/>
        <w:gridCol w:w="2580"/>
        <w:gridCol w:w="2676"/>
        <w:gridCol w:w="3056"/>
        <w:gridCol w:w="928"/>
      </w:tblGrid>
      <w:tr w:rsidR="003D6C2C" w:rsidRPr="003D6C2C" w14:paraId="2D4A5D22" w14:textId="77777777" w:rsidTr="003D6C2C">
        <w:trPr>
          <w:tblCellSpacing w:w="15" w:type="dxa"/>
        </w:trPr>
        <w:tc>
          <w:tcPr>
            <w:tcW w:w="0" w:type="auto"/>
            <w:gridSpan w:val="5"/>
            <w:shd w:val="clear" w:color="auto" w:fill="FFFFFF"/>
            <w:vAlign w:val="center"/>
            <w:hideMark/>
          </w:tcPr>
          <w:p w14:paraId="3F6F5631" w14:textId="77777777" w:rsidR="003D6C2C" w:rsidRPr="003D6C2C" w:rsidRDefault="003D6C2C" w:rsidP="003D6C2C">
            <w:pPr>
              <w:ind w:firstLine="0"/>
              <w:jc w:val="center"/>
              <w:rPr>
                <w:color w:val="333333"/>
                <w:sz w:val="22"/>
                <w:szCs w:val="22"/>
              </w:rPr>
            </w:pPr>
            <w:r w:rsidRPr="003D6C2C">
              <w:rPr>
                <w:b/>
                <w:bCs/>
                <w:color w:val="333333"/>
                <w:sz w:val="22"/>
                <w:szCs w:val="22"/>
              </w:rPr>
              <w:t>Зажим натяжной болтовой НБ-3-6Б</w:t>
            </w:r>
          </w:p>
        </w:tc>
      </w:tr>
      <w:tr w:rsidR="003D6C2C" w:rsidRPr="003D6C2C" w14:paraId="70423300" w14:textId="77777777" w:rsidTr="003D6C2C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18E3B832" w14:textId="77777777" w:rsidR="003D6C2C" w:rsidRPr="003D6C2C" w:rsidRDefault="003D6C2C" w:rsidP="003D6C2C">
            <w:pPr>
              <w:ind w:firstLine="0"/>
              <w:jc w:val="center"/>
              <w:rPr>
                <w:color w:val="333333"/>
                <w:sz w:val="22"/>
                <w:szCs w:val="22"/>
              </w:rPr>
            </w:pPr>
            <w:r w:rsidRPr="003D6C2C">
              <w:rPr>
                <w:color w:val="333333"/>
                <w:sz w:val="22"/>
                <w:szCs w:val="22"/>
              </w:rPr>
              <w:t>Марка зажима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31E1DA5" w14:textId="77777777" w:rsidR="003D6C2C" w:rsidRPr="003D6C2C" w:rsidRDefault="003D6C2C" w:rsidP="003D6C2C">
            <w:pPr>
              <w:ind w:firstLine="0"/>
              <w:jc w:val="center"/>
              <w:rPr>
                <w:color w:val="333333"/>
                <w:sz w:val="22"/>
                <w:szCs w:val="22"/>
              </w:rPr>
            </w:pPr>
            <w:r w:rsidRPr="003D6C2C">
              <w:rPr>
                <w:color w:val="333333"/>
                <w:sz w:val="22"/>
                <w:szCs w:val="22"/>
              </w:rPr>
              <w:t>Марка провода по ГОСТ 839-80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56427B8" w14:textId="77777777" w:rsidR="003D6C2C" w:rsidRPr="003D6C2C" w:rsidRDefault="003D6C2C" w:rsidP="003D6C2C">
            <w:pPr>
              <w:ind w:firstLine="0"/>
              <w:jc w:val="center"/>
              <w:rPr>
                <w:color w:val="333333"/>
                <w:sz w:val="22"/>
                <w:szCs w:val="22"/>
              </w:rPr>
            </w:pPr>
            <w:r w:rsidRPr="003D6C2C">
              <w:rPr>
                <w:color w:val="333333"/>
                <w:sz w:val="22"/>
                <w:szCs w:val="22"/>
              </w:rPr>
              <w:t>Прочность заделки проводов, кН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E54A385" w14:textId="77777777" w:rsidR="003D6C2C" w:rsidRPr="003D6C2C" w:rsidRDefault="003D6C2C" w:rsidP="003D6C2C">
            <w:pPr>
              <w:ind w:firstLine="0"/>
              <w:jc w:val="center"/>
              <w:rPr>
                <w:color w:val="333333"/>
                <w:sz w:val="22"/>
                <w:szCs w:val="22"/>
              </w:rPr>
            </w:pPr>
            <w:r w:rsidRPr="003D6C2C">
              <w:rPr>
                <w:color w:val="333333"/>
                <w:sz w:val="22"/>
                <w:szCs w:val="22"/>
              </w:rPr>
              <w:t>Разрушающая нагрузка, кН, не менее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01211D1" w14:textId="77777777" w:rsidR="003D6C2C" w:rsidRPr="003D6C2C" w:rsidRDefault="003D6C2C" w:rsidP="003D6C2C">
            <w:pPr>
              <w:ind w:firstLine="0"/>
              <w:jc w:val="center"/>
              <w:rPr>
                <w:color w:val="333333"/>
                <w:sz w:val="22"/>
                <w:szCs w:val="22"/>
              </w:rPr>
            </w:pPr>
            <w:r w:rsidRPr="003D6C2C">
              <w:rPr>
                <w:color w:val="333333"/>
                <w:sz w:val="22"/>
                <w:szCs w:val="22"/>
              </w:rPr>
              <w:t>Масса, кг</w:t>
            </w:r>
          </w:p>
        </w:tc>
      </w:tr>
      <w:tr w:rsidR="003D6C2C" w:rsidRPr="003D6C2C" w14:paraId="14A85448" w14:textId="77777777" w:rsidTr="003D6C2C">
        <w:trPr>
          <w:tblCellSpacing w:w="15" w:type="dxa"/>
        </w:trPr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14:paraId="36AB6A0E" w14:textId="77777777" w:rsidR="003D6C2C" w:rsidRPr="003D6C2C" w:rsidRDefault="003D6C2C" w:rsidP="003D6C2C">
            <w:pPr>
              <w:ind w:firstLine="0"/>
              <w:jc w:val="center"/>
              <w:rPr>
                <w:color w:val="333333"/>
                <w:sz w:val="22"/>
                <w:szCs w:val="22"/>
              </w:rPr>
            </w:pPr>
            <w:r w:rsidRPr="003D6C2C">
              <w:rPr>
                <w:color w:val="333333"/>
                <w:sz w:val="22"/>
                <w:szCs w:val="22"/>
              </w:rPr>
              <w:t>НБ-3-6Б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9107A05" w14:textId="77777777" w:rsidR="003D6C2C" w:rsidRPr="003D6C2C" w:rsidRDefault="003D6C2C" w:rsidP="003D6C2C">
            <w:pPr>
              <w:ind w:firstLine="0"/>
              <w:jc w:val="center"/>
              <w:rPr>
                <w:color w:val="333333"/>
                <w:sz w:val="22"/>
                <w:szCs w:val="22"/>
              </w:rPr>
            </w:pPr>
            <w:r w:rsidRPr="003D6C2C">
              <w:rPr>
                <w:color w:val="333333"/>
                <w:sz w:val="22"/>
                <w:szCs w:val="22"/>
              </w:rPr>
              <w:t>А150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825F0FA" w14:textId="77777777" w:rsidR="003D6C2C" w:rsidRPr="003D6C2C" w:rsidRDefault="003D6C2C" w:rsidP="003D6C2C">
            <w:pPr>
              <w:ind w:firstLine="0"/>
              <w:jc w:val="center"/>
              <w:rPr>
                <w:color w:val="333333"/>
                <w:sz w:val="22"/>
                <w:szCs w:val="22"/>
              </w:rPr>
            </w:pPr>
            <w:r w:rsidRPr="003D6C2C">
              <w:rPr>
                <w:color w:val="333333"/>
                <w:sz w:val="22"/>
                <w:szCs w:val="22"/>
              </w:rPr>
              <w:t>20,5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14:paraId="229A7486" w14:textId="77777777" w:rsidR="003D6C2C" w:rsidRPr="003D6C2C" w:rsidRDefault="003D6C2C" w:rsidP="003D6C2C">
            <w:pPr>
              <w:ind w:firstLine="0"/>
              <w:jc w:val="center"/>
              <w:rPr>
                <w:color w:val="333333"/>
                <w:sz w:val="22"/>
                <w:szCs w:val="22"/>
              </w:rPr>
            </w:pPr>
            <w:r w:rsidRPr="003D6C2C">
              <w:rPr>
                <w:color w:val="333333"/>
                <w:sz w:val="22"/>
                <w:szCs w:val="22"/>
              </w:rPr>
              <w:t>88,2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14:paraId="1A74FA05" w14:textId="77777777" w:rsidR="003D6C2C" w:rsidRPr="003D6C2C" w:rsidRDefault="003D6C2C" w:rsidP="003D6C2C">
            <w:pPr>
              <w:ind w:firstLine="0"/>
              <w:jc w:val="center"/>
              <w:rPr>
                <w:color w:val="333333"/>
                <w:sz w:val="22"/>
                <w:szCs w:val="22"/>
              </w:rPr>
            </w:pPr>
            <w:r w:rsidRPr="003D6C2C">
              <w:rPr>
                <w:color w:val="333333"/>
                <w:sz w:val="22"/>
                <w:szCs w:val="22"/>
              </w:rPr>
              <w:t>4,7</w:t>
            </w:r>
          </w:p>
        </w:tc>
      </w:tr>
      <w:tr w:rsidR="003D6C2C" w:rsidRPr="003D6C2C" w14:paraId="54BBDB76" w14:textId="77777777" w:rsidTr="003D6C2C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8B6060E" w14:textId="77777777" w:rsidR="003D6C2C" w:rsidRPr="003D6C2C" w:rsidRDefault="003D6C2C" w:rsidP="003D6C2C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A130DE5" w14:textId="77777777" w:rsidR="003D6C2C" w:rsidRPr="003D6C2C" w:rsidRDefault="003D6C2C" w:rsidP="003D6C2C">
            <w:pPr>
              <w:ind w:firstLine="0"/>
              <w:jc w:val="center"/>
              <w:rPr>
                <w:color w:val="333333"/>
                <w:sz w:val="22"/>
                <w:szCs w:val="22"/>
              </w:rPr>
            </w:pPr>
            <w:r w:rsidRPr="003D6C2C">
              <w:rPr>
                <w:color w:val="333333"/>
                <w:sz w:val="22"/>
                <w:szCs w:val="22"/>
              </w:rPr>
              <w:t>А185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808D69E" w14:textId="77777777" w:rsidR="003D6C2C" w:rsidRPr="003D6C2C" w:rsidRDefault="003D6C2C" w:rsidP="003D6C2C">
            <w:pPr>
              <w:ind w:firstLine="0"/>
              <w:jc w:val="center"/>
              <w:rPr>
                <w:color w:val="333333"/>
                <w:sz w:val="22"/>
                <w:szCs w:val="22"/>
              </w:rPr>
            </w:pPr>
            <w:r w:rsidRPr="003D6C2C">
              <w:rPr>
                <w:color w:val="333333"/>
                <w:sz w:val="22"/>
                <w:szCs w:val="22"/>
              </w:rPr>
              <w:t>25,3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61E4FBA" w14:textId="77777777" w:rsidR="003D6C2C" w:rsidRPr="003D6C2C" w:rsidRDefault="003D6C2C" w:rsidP="003D6C2C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3E574BA" w14:textId="77777777" w:rsidR="003D6C2C" w:rsidRPr="003D6C2C" w:rsidRDefault="003D6C2C" w:rsidP="003D6C2C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</w:p>
        </w:tc>
      </w:tr>
      <w:tr w:rsidR="003D6C2C" w:rsidRPr="003D6C2C" w14:paraId="4982737C" w14:textId="77777777" w:rsidTr="003D6C2C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5DF1A2E" w14:textId="77777777" w:rsidR="003D6C2C" w:rsidRPr="003D6C2C" w:rsidRDefault="003D6C2C" w:rsidP="003D6C2C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AFC2829" w14:textId="77777777" w:rsidR="003D6C2C" w:rsidRPr="003D6C2C" w:rsidRDefault="003D6C2C" w:rsidP="003D6C2C">
            <w:pPr>
              <w:ind w:firstLine="0"/>
              <w:jc w:val="center"/>
              <w:rPr>
                <w:color w:val="333333"/>
                <w:sz w:val="22"/>
                <w:szCs w:val="22"/>
              </w:rPr>
            </w:pPr>
            <w:r w:rsidRPr="003D6C2C">
              <w:rPr>
                <w:color w:val="333333"/>
                <w:sz w:val="22"/>
                <w:szCs w:val="22"/>
              </w:rPr>
              <w:t>А240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69D7161" w14:textId="77777777" w:rsidR="003D6C2C" w:rsidRPr="003D6C2C" w:rsidRDefault="003D6C2C" w:rsidP="003D6C2C">
            <w:pPr>
              <w:ind w:firstLine="0"/>
              <w:jc w:val="center"/>
              <w:rPr>
                <w:color w:val="333333"/>
                <w:sz w:val="22"/>
                <w:szCs w:val="22"/>
              </w:rPr>
            </w:pPr>
            <w:r w:rsidRPr="003D6C2C">
              <w:rPr>
                <w:color w:val="333333"/>
                <w:sz w:val="22"/>
                <w:szCs w:val="22"/>
              </w:rPr>
              <w:t>33,0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11370D3" w14:textId="77777777" w:rsidR="003D6C2C" w:rsidRPr="003D6C2C" w:rsidRDefault="003D6C2C" w:rsidP="003D6C2C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1DC3FA6" w14:textId="77777777" w:rsidR="003D6C2C" w:rsidRPr="003D6C2C" w:rsidRDefault="003D6C2C" w:rsidP="003D6C2C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</w:p>
        </w:tc>
      </w:tr>
      <w:tr w:rsidR="003D6C2C" w:rsidRPr="003D6C2C" w14:paraId="486A1B21" w14:textId="77777777" w:rsidTr="003D6C2C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C952E05" w14:textId="77777777" w:rsidR="003D6C2C" w:rsidRPr="003D6C2C" w:rsidRDefault="003D6C2C" w:rsidP="003D6C2C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21344B7" w14:textId="77777777" w:rsidR="003D6C2C" w:rsidRPr="003D6C2C" w:rsidRDefault="003D6C2C" w:rsidP="003D6C2C">
            <w:pPr>
              <w:ind w:firstLine="0"/>
              <w:jc w:val="center"/>
              <w:rPr>
                <w:color w:val="333333"/>
                <w:sz w:val="22"/>
                <w:szCs w:val="22"/>
              </w:rPr>
            </w:pPr>
            <w:r w:rsidRPr="003D6C2C">
              <w:rPr>
                <w:color w:val="333333"/>
                <w:sz w:val="22"/>
                <w:szCs w:val="22"/>
              </w:rPr>
              <w:t>А300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8400495" w14:textId="77777777" w:rsidR="003D6C2C" w:rsidRPr="003D6C2C" w:rsidRDefault="003D6C2C" w:rsidP="003D6C2C">
            <w:pPr>
              <w:ind w:firstLine="0"/>
              <w:jc w:val="center"/>
              <w:rPr>
                <w:color w:val="333333"/>
                <w:sz w:val="22"/>
                <w:szCs w:val="22"/>
              </w:rPr>
            </w:pPr>
            <w:r w:rsidRPr="003D6C2C">
              <w:rPr>
                <w:color w:val="333333"/>
                <w:sz w:val="22"/>
                <w:szCs w:val="22"/>
              </w:rPr>
              <w:t>39,8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AFCBBBD" w14:textId="77777777" w:rsidR="003D6C2C" w:rsidRPr="003D6C2C" w:rsidRDefault="003D6C2C" w:rsidP="003D6C2C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CBB4C47" w14:textId="77777777" w:rsidR="003D6C2C" w:rsidRPr="003D6C2C" w:rsidRDefault="003D6C2C" w:rsidP="003D6C2C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</w:p>
        </w:tc>
      </w:tr>
      <w:tr w:rsidR="003D6C2C" w:rsidRPr="003D6C2C" w14:paraId="79CC2C27" w14:textId="77777777" w:rsidTr="003D6C2C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99FAAF0" w14:textId="77777777" w:rsidR="003D6C2C" w:rsidRPr="003D6C2C" w:rsidRDefault="003D6C2C" w:rsidP="003D6C2C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D6D8CE1" w14:textId="77777777" w:rsidR="003D6C2C" w:rsidRPr="003D6C2C" w:rsidRDefault="003D6C2C" w:rsidP="003D6C2C">
            <w:pPr>
              <w:ind w:firstLine="0"/>
              <w:jc w:val="center"/>
              <w:rPr>
                <w:color w:val="333333"/>
                <w:sz w:val="22"/>
                <w:szCs w:val="22"/>
              </w:rPr>
            </w:pPr>
            <w:r w:rsidRPr="003D6C2C">
              <w:rPr>
                <w:color w:val="333333"/>
                <w:sz w:val="22"/>
                <w:szCs w:val="22"/>
              </w:rPr>
              <w:t>М150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EC28FD2" w14:textId="77777777" w:rsidR="003D6C2C" w:rsidRPr="003D6C2C" w:rsidRDefault="003D6C2C" w:rsidP="003D6C2C">
            <w:pPr>
              <w:ind w:firstLine="0"/>
              <w:jc w:val="center"/>
              <w:rPr>
                <w:color w:val="333333"/>
                <w:sz w:val="22"/>
                <w:szCs w:val="22"/>
              </w:rPr>
            </w:pPr>
            <w:r w:rsidRPr="003D6C2C">
              <w:rPr>
                <w:color w:val="333333"/>
                <w:sz w:val="22"/>
                <w:szCs w:val="22"/>
              </w:rPr>
              <w:t>47,1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9143D56" w14:textId="77777777" w:rsidR="003D6C2C" w:rsidRPr="003D6C2C" w:rsidRDefault="003D6C2C" w:rsidP="003D6C2C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0881E21D" w14:textId="77777777" w:rsidR="003D6C2C" w:rsidRPr="003D6C2C" w:rsidRDefault="003D6C2C" w:rsidP="003D6C2C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</w:p>
        </w:tc>
      </w:tr>
      <w:tr w:rsidR="003D6C2C" w:rsidRPr="003D6C2C" w14:paraId="5C668EFC" w14:textId="77777777" w:rsidTr="003D6C2C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8C6C829" w14:textId="77777777" w:rsidR="003D6C2C" w:rsidRPr="003D6C2C" w:rsidRDefault="003D6C2C" w:rsidP="003D6C2C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CF98743" w14:textId="77777777" w:rsidR="003D6C2C" w:rsidRPr="003D6C2C" w:rsidRDefault="003D6C2C" w:rsidP="003D6C2C">
            <w:pPr>
              <w:ind w:firstLine="0"/>
              <w:jc w:val="center"/>
              <w:rPr>
                <w:color w:val="333333"/>
                <w:sz w:val="22"/>
                <w:szCs w:val="22"/>
              </w:rPr>
            </w:pPr>
            <w:r w:rsidRPr="003D6C2C">
              <w:rPr>
                <w:color w:val="333333"/>
                <w:sz w:val="22"/>
                <w:szCs w:val="22"/>
              </w:rPr>
              <w:t>М185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BC70249" w14:textId="77777777" w:rsidR="003D6C2C" w:rsidRPr="003D6C2C" w:rsidRDefault="003D6C2C" w:rsidP="003D6C2C">
            <w:pPr>
              <w:ind w:firstLine="0"/>
              <w:jc w:val="center"/>
              <w:rPr>
                <w:color w:val="333333"/>
                <w:sz w:val="22"/>
                <w:szCs w:val="22"/>
              </w:rPr>
            </w:pPr>
            <w:r w:rsidRPr="003D6C2C">
              <w:rPr>
                <w:color w:val="333333"/>
                <w:sz w:val="22"/>
                <w:szCs w:val="22"/>
              </w:rPr>
              <w:t>61,4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CAF888E" w14:textId="77777777" w:rsidR="003D6C2C" w:rsidRPr="003D6C2C" w:rsidRDefault="003D6C2C" w:rsidP="003D6C2C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51687DA" w14:textId="77777777" w:rsidR="003D6C2C" w:rsidRPr="003D6C2C" w:rsidRDefault="003D6C2C" w:rsidP="003D6C2C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</w:p>
        </w:tc>
      </w:tr>
      <w:tr w:rsidR="003D6C2C" w:rsidRPr="003D6C2C" w14:paraId="4C68E6F6" w14:textId="77777777" w:rsidTr="003D6C2C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65883CC0" w14:textId="77777777" w:rsidR="003D6C2C" w:rsidRPr="003D6C2C" w:rsidRDefault="003D6C2C" w:rsidP="003D6C2C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68F7E79" w14:textId="77777777" w:rsidR="003D6C2C" w:rsidRPr="003D6C2C" w:rsidRDefault="003D6C2C" w:rsidP="003D6C2C">
            <w:pPr>
              <w:ind w:firstLine="0"/>
              <w:jc w:val="center"/>
              <w:rPr>
                <w:color w:val="333333"/>
                <w:sz w:val="22"/>
                <w:szCs w:val="22"/>
              </w:rPr>
            </w:pPr>
            <w:r w:rsidRPr="003D6C2C">
              <w:rPr>
                <w:color w:val="333333"/>
                <w:sz w:val="22"/>
                <w:szCs w:val="22"/>
              </w:rPr>
              <w:t>М240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9F3B0F0" w14:textId="77777777" w:rsidR="003D6C2C" w:rsidRPr="003D6C2C" w:rsidRDefault="003D6C2C" w:rsidP="003D6C2C">
            <w:pPr>
              <w:ind w:firstLine="0"/>
              <w:jc w:val="center"/>
              <w:rPr>
                <w:color w:val="333333"/>
                <w:sz w:val="22"/>
                <w:szCs w:val="22"/>
              </w:rPr>
            </w:pPr>
            <w:r w:rsidRPr="003D6C2C">
              <w:rPr>
                <w:color w:val="333333"/>
                <w:sz w:val="22"/>
                <w:szCs w:val="22"/>
              </w:rPr>
              <w:t>78,6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4D7BDE1" w14:textId="77777777" w:rsidR="003D6C2C" w:rsidRPr="003D6C2C" w:rsidRDefault="003D6C2C" w:rsidP="003D6C2C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39C40A5" w14:textId="77777777" w:rsidR="003D6C2C" w:rsidRPr="003D6C2C" w:rsidRDefault="003D6C2C" w:rsidP="003D6C2C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</w:p>
        </w:tc>
      </w:tr>
      <w:tr w:rsidR="003D6C2C" w:rsidRPr="003D6C2C" w14:paraId="18C941B5" w14:textId="77777777" w:rsidTr="003D6C2C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6F71504B" w14:textId="77777777" w:rsidR="003D6C2C" w:rsidRPr="003D6C2C" w:rsidRDefault="003D6C2C" w:rsidP="003D6C2C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92240C9" w14:textId="77777777" w:rsidR="003D6C2C" w:rsidRPr="003D6C2C" w:rsidRDefault="003D6C2C" w:rsidP="003D6C2C">
            <w:pPr>
              <w:ind w:firstLine="0"/>
              <w:jc w:val="center"/>
              <w:rPr>
                <w:color w:val="333333"/>
                <w:sz w:val="22"/>
                <w:szCs w:val="22"/>
              </w:rPr>
            </w:pPr>
            <w:r w:rsidRPr="003D6C2C">
              <w:rPr>
                <w:color w:val="333333"/>
                <w:sz w:val="22"/>
                <w:szCs w:val="22"/>
              </w:rPr>
              <w:t>АС150/19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21C3C74" w14:textId="77777777" w:rsidR="003D6C2C" w:rsidRPr="003D6C2C" w:rsidRDefault="003D6C2C" w:rsidP="003D6C2C">
            <w:pPr>
              <w:ind w:firstLine="0"/>
              <w:jc w:val="center"/>
              <w:rPr>
                <w:color w:val="333333"/>
                <w:sz w:val="22"/>
                <w:szCs w:val="22"/>
              </w:rPr>
            </w:pPr>
            <w:r w:rsidRPr="003D6C2C">
              <w:rPr>
                <w:color w:val="333333"/>
                <w:sz w:val="22"/>
                <w:szCs w:val="22"/>
              </w:rPr>
              <w:t>41,7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0481B62" w14:textId="77777777" w:rsidR="003D6C2C" w:rsidRPr="003D6C2C" w:rsidRDefault="003D6C2C" w:rsidP="003D6C2C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94F785D" w14:textId="77777777" w:rsidR="003D6C2C" w:rsidRPr="003D6C2C" w:rsidRDefault="003D6C2C" w:rsidP="003D6C2C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</w:p>
        </w:tc>
      </w:tr>
      <w:tr w:rsidR="003D6C2C" w:rsidRPr="003D6C2C" w14:paraId="0FFA892B" w14:textId="77777777" w:rsidTr="003D6C2C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BEA7FE3" w14:textId="77777777" w:rsidR="003D6C2C" w:rsidRPr="003D6C2C" w:rsidRDefault="003D6C2C" w:rsidP="003D6C2C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E391E13" w14:textId="77777777" w:rsidR="003D6C2C" w:rsidRPr="003D6C2C" w:rsidRDefault="003D6C2C" w:rsidP="003D6C2C">
            <w:pPr>
              <w:ind w:firstLine="0"/>
              <w:jc w:val="center"/>
              <w:rPr>
                <w:color w:val="333333"/>
                <w:sz w:val="22"/>
                <w:szCs w:val="22"/>
              </w:rPr>
            </w:pPr>
            <w:r w:rsidRPr="003D6C2C">
              <w:rPr>
                <w:color w:val="333333"/>
                <w:sz w:val="22"/>
                <w:szCs w:val="22"/>
              </w:rPr>
              <w:t>АС150/24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043AD6D" w14:textId="77777777" w:rsidR="003D6C2C" w:rsidRPr="003D6C2C" w:rsidRDefault="003D6C2C" w:rsidP="003D6C2C">
            <w:pPr>
              <w:ind w:firstLine="0"/>
              <w:jc w:val="center"/>
              <w:rPr>
                <w:color w:val="333333"/>
                <w:sz w:val="22"/>
                <w:szCs w:val="22"/>
              </w:rPr>
            </w:pPr>
            <w:r w:rsidRPr="003D6C2C">
              <w:rPr>
                <w:color w:val="333333"/>
                <w:sz w:val="22"/>
                <w:szCs w:val="22"/>
              </w:rPr>
              <w:t>47,0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F60DF13" w14:textId="77777777" w:rsidR="003D6C2C" w:rsidRPr="003D6C2C" w:rsidRDefault="003D6C2C" w:rsidP="003D6C2C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25AC9C0" w14:textId="77777777" w:rsidR="003D6C2C" w:rsidRPr="003D6C2C" w:rsidRDefault="003D6C2C" w:rsidP="003D6C2C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</w:p>
        </w:tc>
      </w:tr>
      <w:tr w:rsidR="003D6C2C" w:rsidRPr="003D6C2C" w14:paraId="3FD2F255" w14:textId="77777777" w:rsidTr="003D6C2C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96CF5DD" w14:textId="77777777" w:rsidR="003D6C2C" w:rsidRPr="003D6C2C" w:rsidRDefault="003D6C2C" w:rsidP="003D6C2C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420DE74" w14:textId="77777777" w:rsidR="003D6C2C" w:rsidRPr="003D6C2C" w:rsidRDefault="003D6C2C" w:rsidP="003D6C2C">
            <w:pPr>
              <w:ind w:firstLine="0"/>
              <w:jc w:val="center"/>
              <w:rPr>
                <w:color w:val="333333"/>
                <w:sz w:val="22"/>
                <w:szCs w:val="22"/>
              </w:rPr>
            </w:pPr>
            <w:r w:rsidRPr="003D6C2C">
              <w:rPr>
                <w:color w:val="333333"/>
                <w:sz w:val="22"/>
                <w:szCs w:val="22"/>
              </w:rPr>
              <w:t>АС150/34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C02C055" w14:textId="77777777" w:rsidR="003D6C2C" w:rsidRPr="003D6C2C" w:rsidRDefault="003D6C2C" w:rsidP="003D6C2C">
            <w:pPr>
              <w:ind w:firstLine="0"/>
              <w:jc w:val="center"/>
              <w:rPr>
                <w:color w:val="333333"/>
                <w:sz w:val="22"/>
                <w:szCs w:val="22"/>
              </w:rPr>
            </w:pPr>
            <w:r w:rsidRPr="003D6C2C">
              <w:rPr>
                <w:color w:val="333333"/>
                <w:sz w:val="22"/>
                <w:szCs w:val="22"/>
              </w:rPr>
              <w:t>56,4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09985ED" w14:textId="77777777" w:rsidR="003D6C2C" w:rsidRPr="003D6C2C" w:rsidRDefault="003D6C2C" w:rsidP="003D6C2C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6CB3911D" w14:textId="77777777" w:rsidR="003D6C2C" w:rsidRPr="003D6C2C" w:rsidRDefault="003D6C2C" w:rsidP="003D6C2C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</w:p>
        </w:tc>
      </w:tr>
      <w:tr w:rsidR="003D6C2C" w:rsidRPr="003D6C2C" w14:paraId="6D4ABFB2" w14:textId="77777777" w:rsidTr="003D6C2C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AA776D4" w14:textId="77777777" w:rsidR="003D6C2C" w:rsidRPr="003D6C2C" w:rsidRDefault="003D6C2C" w:rsidP="003D6C2C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5867597" w14:textId="77777777" w:rsidR="003D6C2C" w:rsidRPr="003D6C2C" w:rsidRDefault="003D6C2C" w:rsidP="003D6C2C">
            <w:pPr>
              <w:ind w:firstLine="0"/>
              <w:jc w:val="center"/>
              <w:rPr>
                <w:color w:val="333333"/>
                <w:sz w:val="22"/>
                <w:szCs w:val="22"/>
              </w:rPr>
            </w:pPr>
            <w:r w:rsidRPr="003D6C2C">
              <w:rPr>
                <w:color w:val="333333"/>
                <w:sz w:val="22"/>
                <w:szCs w:val="22"/>
              </w:rPr>
              <w:t>АС85/24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259DBC7" w14:textId="77777777" w:rsidR="003D6C2C" w:rsidRPr="003D6C2C" w:rsidRDefault="003D6C2C" w:rsidP="003D6C2C">
            <w:pPr>
              <w:ind w:firstLine="0"/>
              <w:jc w:val="center"/>
              <w:rPr>
                <w:color w:val="333333"/>
                <w:sz w:val="22"/>
                <w:szCs w:val="22"/>
              </w:rPr>
            </w:pPr>
            <w:r w:rsidRPr="003D6C2C">
              <w:rPr>
                <w:color w:val="333333"/>
                <w:sz w:val="22"/>
                <w:szCs w:val="22"/>
              </w:rPr>
              <w:t>50,4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C51246E" w14:textId="77777777" w:rsidR="003D6C2C" w:rsidRPr="003D6C2C" w:rsidRDefault="003D6C2C" w:rsidP="003D6C2C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0FEF6036" w14:textId="77777777" w:rsidR="003D6C2C" w:rsidRPr="003D6C2C" w:rsidRDefault="003D6C2C" w:rsidP="003D6C2C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</w:p>
        </w:tc>
      </w:tr>
      <w:tr w:rsidR="003D6C2C" w:rsidRPr="003D6C2C" w14:paraId="44875F4E" w14:textId="77777777" w:rsidTr="003D6C2C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67A905D3" w14:textId="77777777" w:rsidR="003D6C2C" w:rsidRPr="003D6C2C" w:rsidRDefault="003D6C2C" w:rsidP="003D6C2C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A515AB9" w14:textId="77777777" w:rsidR="003D6C2C" w:rsidRPr="003D6C2C" w:rsidRDefault="003D6C2C" w:rsidP="003D6C2C">
            <w:pPr>
              <w:ind w:firstLine="0"/>
              <w:jc w:val="center"/>
              <w:rPr>
                <w:color w:val="333333"/>
                <w:sz w:val="22"/>
                <w:szCs w:val="22"/>
              </w:rPr>
            </w:pPr>
            <w:r w:rsidRPr="003D6C2C">
              <w:rPr>
                <w:color w:val="333333"/>
                <w:sz w:val="22"/>
                <w:szCs w:val="22"/>
              </w:rPr>
              <w:t>АС185/29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E125AB2" w14:textId="77777777" w:rsidR="003D6C2C" w:rsidRPr="003D6C2C" w:rsidRDefault="003D6C2C" w:rsidP="003D6C2C">
            <w:pPr>
              <w:ind w:firstLine="0"/>
              <w:jc w:val="center"/>
              <w:rPr>
                <w:color w:val="333333"/>
                <w:sz w:val="22"/>
                <w:szCs w:val="22"/>
              </w:rPr>
            </w:pPr>
            <w:r w:rsidRPr="003D6C2C">
              <w:rPr>
                <w:color w:val="333333"/>
                <w:sz w:val="22"/>
                <w:szCs w:val="22"/>
              </w:rPr>
              <w:t>53,7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12E69A9" w14:textId="77777777" w:rsidR="003D6C2C" w:rsidRPr="003D6C2C" w:rsidRDefault="003D6C2C" w:rsidP="003D6C2C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0C9829C7" w14:textId="77777777" w:rsidR="003D6C2C" w:rsidRPr="003D6C2C" w:rsidRDefault="003D6C2C" w:rsidP="003D6C2C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</w:p>
        </w:tc>
      </w:tr>
      <w:tr w:rsidR="003D6C2C" w:rsidRPr="003D6C2C" w14:paraId="48BEADDA" w14:textId="77777777" w:rsidTr="003D6C2C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8600D07" w14:textId="77777777" w:rsidR="003D6C2C" w:rsidRPr="003D6C2C" w:rsidRDefault="003D6C2C" w:rsidP="003D6C2C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7E08947" w14:textId="77777777" w:rsidR="003D6C2C" w:rsidRPr="003D6C2C" w:rsidRDefault="003D6C2C" w:rsidP="003D6C2C">
            <w:pPr>
              <w:ind w:firstLine="0"/>
              <w:jc w:val="center"/>
              <w:rPr>
                <w:color w:val="333333"/>
                <w:sz w:val="22"/>
                <w:szCs w:val="22"/>
              </w:rPr>
            </w:pPr>
            <w:r w:rsidRPr="003D6C2C">
              <w:rPr>
                <w:color w:val="333333"/>
                <w:sz w:val="22"/>
                <w:szCs w:val="22"/>
              </w:rPr>
              <w:t>АС185/43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BFF4A6D" w14:textId="77777777" w:rsidR="003D6C2C" w:rsidRPr="003D6C2C" w:rsidRDefault="003D6C2C" w:rsidP="003D6C2C">
            <w:pPr>
              <w:ind w:firstLine="0"/>
              <w:jc w:val="center"/>
              <w:rPr>
                <w:color w:val="333333"/>
                <w:sz w:val="22"/>
                <w:szCs w:val="22"/>
              </w:rPr>
            </w:pPr>
            <w:r w:rsidRPr="003D6C2C">
              <w:rPr>
                <w:color w:val="333333"/>
                <w:sz w:val="22"/>
                <w:szCs w:val="22"/>
              </w:rPr>
              <w:t>70,0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BD70513" w14:textId="77777777" w:rsidR="003D6C2C" w:rsidRPr="003D6C2C" w:rsidRDefault="003D6C2C" w:rsidP="003D6C2C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2EA7CB4" w14:textId="77777777" w:rsidR="003D6C2C" w:rsidRPr="003D6C2C" w:rsidRDefault="003D6C2C" w:rsidP="003D6C2C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</w:p>
        </w:tc>
      </w:tr>
      <w:tr w:rsidR="003D6C2C" w:rsidRPr="003D6C2C" w14:paraId="03131F39" w14:textId="77777777" w:rsidTr="003D6C2C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6206155" w14:textId="77777777" w:rsidR="003D6C2C" w:rsidRPr="003D6C2C" w:rsidRDefault="003D6C2C" w:rsidP="003D6C2C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342CB41" w14:textId="77777777" w:rsidR="003D6C2C" w:rsidRPr="003D6C2C" w:rsidRDefault="003D6C2C" w:rsidP="003D6C2C">
            <w:pPr>
              <w:ind w:firstLine="0"/>
              <w:jc w:val="center"/>
              <w:rPr>
                <w:color w:val="333333"/>
                <w:sz w:val="22"/>
                <w:szCs w:val="22"/>
              </w:rPr>
            </w:pPr>
            <w:r w:rsidRPr="003D6C2C">
              <w:rPr>
                <w:color w:val="333333"/>
                <w:sz w:val="22"/>
                <w:szCs w:val="22"/>
              </w:rPr>
              <w:t>АС205/27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47C3A22" w14:textId="77777777" w:rsidR="003D6C2C" w:rsidRPr="003D6C2C" w:rsidRDefault="003D6C2C" w:rsidP="003D6C2C">
            <w:pPr>
              <w:ind w:firstLine="0"/>
              <w:jc w:val="center"/>
              <w:rPr>
                <w:color w:val="333333"/>
                <w:sz w:val="22"/>
                <w:szCs w:val="22"/>
              </w:rPr>
            </w:pPr>
            <w:r w:rsidRPr="003D6C2C">
              <w:rPr>
                <w:color w:val="333333"/>
                <w:sz w:val="22"/>
                <w:szCs w:val="22"/>
              </w:rPr>
              <w:t>55,5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CCEE2B2" w14:textId="77777777" w:rsidR="003D6C2C" w:rsidRPr="003D6C2C" w:rsidRDefault="003D6C2C" w:rsidP="003D6C2C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7DBB748" w14:textId="77777777" w:rsidR="003D6C2C" w:rsidRPr="003D6C2C" w:rsidRDefault="003D6C2C" w:rsidP="003D6C2C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</w:p>
        </w:tc>
      </w:tr>
      <w:tr w:rsidR="003D6C2C" w:rsidRPr="003D6C2C" w14:paraId="361DADDD" w14:textId="77777777" w:rsidTr="003D6C2C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0FA18DED" w14:textId="77777777" w:rsidR="003D6C2C" w:rsidRPr="003D6C2C" w:rsidRDefault="003D6C2C" w:rsidP="003D6C2C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3CE63C3" w14:textId="77777777" w:rsidR="003D6C2C" w:rsidRPr="003D6C2C" w:rsidRDefault="003D6C2C" w:rsidP="003D6C2C">
            <w:pPr>
              <w:ind w:firstLine="0"/>
              <w:jc w:val="center"/>
              <w:rPr>
                <w:color w:val="333333"/>
                <w:sz w:val="22"/>
                <w:szCs w:val="22"/>
              </w:rPr>
            </w:pPr>
            <w:r w:rsidRPr="003D6C2C">
              <w:rPr>
                <w:color w:val="333333"/>
                <w:sz w:val="22"/>
                <w:szCs w:val="22"/>
              </w:rPr>
              <w:t>АС240/32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FD61631" w14:textId="77777777" w:rsidR="003D6C2C" w:rsidRPr="003D6C2C" w:rsidRDefault="003D6C2C" w:rsidP="003D6C2C">
            <w:pPr>
              <w:ind w:firstLine="0"/>
              <w:jc w:val="center"/>
              <w:rPr>
                <w:color w:val="333333"/>
                <w:sz w:val="22"/>
                <w:szCs w:val="22"/>
              </w:rPr>
            </w:pPr>
            <w:r w:rsidRPr="003D6C2C">
              <w:rPr>
                <w:color w:val="333333"/>
                <w:sz w:val="22"/>
                <w:szCs w:val="22"/>
              </w:rPr>
              <w:t>65,4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31E3449" w14:textId="77777777" w:rsidR="003D6C2C" w:rsidRPr="003D6C2C" w:rsidRDefault="003D6C2C" w:rsidP="003D6C2C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8C8B03C" w14:textId="77777777" w:rsidR="003D6C2C" w:rsidRPr="003D6C2C" w:rsidRDefault="003D6C2C" w:rsidP="003D6C2C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</w:p>
        </w:tc>
      </w:tr>
      <w:tr w:rsidR="003D6C2C" w:rsidRPr="003D6C2C" w14:paraId="5EBCC22E" w14:textId="77777777" w:rsidTr="003D6C2C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BA3B660" w14:textId="77777777" w:rsidR="003D6C2C" w:rsidRPr="003D6C2C" w:rsidRDefault="003D6C2C" w:rsidP="003D6C2C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2985877" w14:textId="77777777" w:rsidR="003D6C2C" w:rsidRPr="003D6C2C" w:rsidRDefault="003D6C2C" w:rsidP="003D6C2C">
            <w:pPr>
              <w:ind w:firstLine="0"/>
              <w:jc w:val="center"/>
              <w:rPr>
                <w:color w:val="333333"/>
                <w:sz w:val="22"/>
                <w:szCs w:val="22"/>
              </w:rPr>
            </w:pPr>
            <w:r w:rsidRPr="003D6C2C">
              <w:rPr>
                <w:color w:val="333333"/>
                <w:sz w:val="22"/>
                <w:szCs w:val="22"/>
              </w:rPr>
              <w:t>АС240/39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986B408" w14:textId="77777777" w:rsidR="003D6C2C" w:rsidRPr="003D6C2C" w:rsidRDefault="003D6C2C" w:rsidP="003D6C2C">
            <w:pPr>
              <w:ind w:firstLine="0"/>
              <w:jc w:val="center"/>
              <w:rPr>
                <w:color w:val="333333"/>
                <w:sz w:val="22"/>
                <w:szCs w:val="22"/>
              </w:rPr>
            </w:pPr>
            <w:r w:rsidRPr="003D6C2C">
              <w:rPr>
                <w:color w:val="333333"/>
                <w:sz w:val="22"/>
                <w:szCs w:val="22"/>
              </w:rPr>
              <w:t>70,7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6FB578D6" w14:textId="77777777" w:rsidR="003D6C2C" w:rsidRPr="003D6C2C" w:rsidRDefault="003D6C2C" w:rsidP="003D6C2C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FE99318" w14:textId="77777777" w:rsidR="003D6C2C" w:rsidRPr="003D6C2C" w:rsidRDefault="003D6C2C" w:rsidP="003D6C2C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</w:p>
        </w:tc>
      </w:tr>
    </w:tbl>
    <w:p w14:paraId="7D2AA852" w14:textId="77777777" w:rsidR="002A7310" w:rsidRDefault="002A7310" w:rsidP="002A7310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5A6E347A" w14:textId="77777777" w:rsidR="003D6C2C" w:rsidRDefault="003D6C2C" w:rsidP="002A7310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50E019B7" w14:textId="77777777" w:rsidR="003D6C2C" w:rsidRPr="00795428" w:rsidRDefault="003D6C2C" w:rsidP="002A7310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7D2AA853" w14:textId="77777777" w:rsidR="00612811" w:rsidRPr="0079542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95428">
        <w:rPr>
          <w:b/>
          <w:bCs/>
          <w:sz w:val="26"/>
          <w:szCs w:val="26"/>
        </w:rPr>
        <w:t>Общие требования.</w:t>
      </w:r>
      <w:r w:rsidR="00E00392" w:rsidRPr="00795428">
        <w:rPr>
          <w:b/>
          <w:bCs/>
          <w:sz w:val="26"/>
          <w:szCs w:val="26"/>
        </w:rPr>
        <w:t xml:space="preserve"> </w:t>
      </w:r>
    </w:p>
    <w:p w14:paraId="7D2AA854" w14:textId="77777777" w:rsidR="00F64720" w:rsidRPr="00795428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95428">
        <w:rPr>
          <w:sz w:val="24"/>
          <w:szCs w:val="24"/>
        </w:rPr>
        <w:t>2.1.</w:t>
      </w:r>
      <w:r w:rsidR="00612811" w:rsidRPr="00795428">
        <w:rPr>
          <w:sz w:val="24"/>
          <w:szCs w:val="24"/>
        </w:rPr>
        <w:t xml:space="preserve"> </w:t>
      </w:r>
      <w:r w:rsidR="00F64720" w:rsidRPr="00795428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D2AA855" w14:textId="77777777" w:rsidR="00C3451A" w:rsidRPr="00795428" w:rsidRDefault="00C3451A" w:rsidP="00C3451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>продукция должна быть новой, ранее не использованной;</w:t>
      </w:r>
    </w:p>
    <w:p w14:paraId="7D2AA856" w14:textId="77777777" w:rsidR="00F64720" w:rsidRPr="0079542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D2AA857" w14:textId="77777777" w:rsidR="00F64720" w:rsidRPr="0079542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D2AA859" w14:textId="59EE4E95" w:rsidR="00F64720" w:rsidRPr="0079542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157131" w:rsidRPr="00795428">
        <w:rPr>
          <w:sz w:val="24"/>
          <w:szCs w:val="24"/>
        </w:rPr>
        <w:t>ПАО</w:t>
      </w:r>
      <w:r w:rsidRPr="00795428">
        <w:rPr>
          <w:sz w:val="24"/>
          <w:szCs w:val="24"/>
        </w:rPr>
        <w:t xml:space="preserve"> «</w:t>
      </w:r>
      <w:r w:rsidR="00E51761">
        <w:rPr>
          <w:sz w:val="24"/>
          <w:szCs w:val="24"/>
        </w:rPr>
        <w:t>Россети Центр</w:t>
      </w:r>
      <w:r w:rsidRPr="00795428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D2AA85A" w14:textId="6FC576D4" w:rsidR="00F64720" w:rsidRPr="0079542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157131" w:rsidRPr="00795428">
        <w:rPr>
          <w:sz w:val="24"/>
          <w:szCs w:val="24"/>
        </w:rPr>
        <w:t>ПАО</w:t>
      </w:r>
      <w:r w:rsidRPr="00795428">
        <w:rPr>
          <w:sz w:val="24"/>
          <w:szCs w:val="24"/>
        </w:rPr>
        <w:t xml:space="preserve"> «</w:t>
      </w:r>
      <w:r w:rsidR="00E51761">
        <w:rPr>
          <w:sz w:val="24"/>
          <w:szCs w:val="24"/>
        </w:rPr>
        <w:t>Россети Центр</w:t>
      </w:r>
      <w:r w:rsidRPr="00795428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D2AA85B" w14:textId="21D48B15" w:rsidR="00F64720" w:rsidRPr="0079542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57131" w:rsidRPr="00795428">
        <w:rPr>
          <w:sz w:val="24"/>
          <w:szCs w:val="24"/>
        </w:rPr>
        <w:t>ПАО</w:t>
      </w:r>
      <w:r w:rsidRPr="00795428">
        <w:rPr>
          <w:sz w:val="24"/>
          <w:szCs w:val="24"/>
        </w:rPr>
        <w:t xml:space="preserve"> «Россети»;</w:t>
      </w:r>
    </w:p>
    <w:p w14:paraId="7D2AA85C" w14:textId="7C013907" w:rsidR="00F64720" w:rsidRPr="0079542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57131" w:rsidRPr="00795428">
        <w:rPr>
          <w:sz w:val="24"/>
          <w:szCs w:val="24"/>
        </w:rPr>
        <w:t>ПАО</w:t>
      </w:r>
      <w:r w:rsidRPr="00795428">
        <w:rPr>
          <w:sz w:val="24"/>
          <w:szCs w:val="24"/>
        </w:rPr>
        <w:t xml:space="preserve"> «</w:t>
      </w:r>
      <w:r w:rsidR="00C75DF2" w:rsidRPr="00795428">
        <w:rPr>
          <w:sz w:val="24"/>
          <w:szCs w:val="24"/>
        </w:rPr>
        <w:t>Россети</w:t>
      </w:r>
      <w:r w:rsidRPr="00795428">
        <w:rPr>
          <w:sz w:val="24"/>
          <w:szCs w:val="24"/>
        </w:rPr>
        <w:t>»;</w:t>
      </w:r>
    </w:p>
    <w:p w14:paraId="7D2AA85D" w14:textId="111534F4" w:rsidR="00F64720" w:rsidRPr="0079542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7872EB" w:rsidRPr="00795428">
        <w:rPr>
          <w:sz w:val="24"/>
          <w:szCs w:val="24"/>
        </w:rPr>
        <w:t>продукции</w:t>
      </w:r>
      <w:r w:rsidRPr="00795428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D2AA85E" w14:textId="77777777" w:rsidR="00FB7AEF" w:rsidRPr="0079542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795428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73D68EA4" w14:textId="7D159910" w:rsidR="003F2AA7" w:rsidRPr="004F6D51" w:rsidRDefault="003F2AA7" w:rsidP="00423143">
      <w:pPr>
        <w:pStyle w:val="ad"/>
        <w:numPr>
          <w:ilvl w:val="1"/>
          <w:numId w:val="12"/>
        </w:numPr>
        <w:spacing w:line="276" w:lineRule="auto"/>
        <w:ind w:left="0" w:firstLine="709"/>
        <w:rPr>
          <w:bCs/>
          <w:sz w:val="24"/>
          <w:szCs w:val="24"/>
        </w:rPr>
      </w:pPr>
      <w:r w:rsidRPr="004F6D51">
        <w:rPr>
          <w:sz w:val="24"/>
          <w:szCs w:val="24"/>
        </w:rPr>
        <w:t xml:space="preserve">Победитель закупки </w:t>
      </w:r>
      <w:r w:rsidRPr="004F6D51">
        <w:rPr>
          <w:bCs/>
          <w:sz w:val="24"/>
          <w:szCs w:val="24"/>
        </w:rPr>
        <w:t xml:space="preserve">на право заключения договора на поставку </w:t>
      </w:r>
      <w:r w:rsidR="00423143" w:rsidRPr="00423143">
        <w:rPr>
          <w:bCs/>
          <w:sz w:val="24"/>
          <w:szCs w:val="24"/>
        </w:rPr>
        <w:t>на поставку заявленной номенклатуры</w:t>
      </w:r>
      <w:r w:rsidRPr="004F6D51">
        <w:rPr>
          <w:bCs/>
          <w:sz w:val="24"/>
          <w:szCs w:val="24"/>
        </w:rPr>
        <w:t xml:space="preserve"> для нужд ПАО «Россети Центр» обязан предоставить </w:t>
      </w:r>
      <w:r w:rsidRPr="004F6D51">
        <w:rPr>
          <w:sz w:val="24"/>
          <w:szCs w:val="24"/>
        </w:rPr>
        <w:t xml:space="preserve">при поставке товара </w:t>
      </w:r>
      <w:r w:rsidRPr="004F6D51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4F6D51">
        <w:rPr>
          <w:sz w:val="24"/>
          <w:szCs w:val="24"/>
        </w:rPr>
        <w:t>, заверенную производителем</w:t>
      </w:r>
      <w:r w:rsidRPr="004F6D51">
        <w:rPr>
          <w:bCs/>
          <w:sz w:val="24"/>
          <w:szCs w:val="24"/>
        </w:rPr>
        <w:t xml:space="preserve">. Данные документы должны подтверждать технические характеристики, заявленные поставщиком продукции в техническом предложении. </w:t>
      </w:r>
    </w:p>
    <w:p w14:paraId="7D2AA860" w14:textId="77777777" w:rsidR="008641F6" w:rsidRPr="00795428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 xml:space="preserve">2.3. </w:t>
      </w:r>
      <w:r w:rsidR="001C72DB" w:rsidRPr="00795428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795428">
        <w:rPr>
          <w:sz w:val="24"/>
          <w:szCs w:val="24"/>
        </w:rPr>
        <w:t>установок» (ПУЭ) (7-е издание) и</w:t>
      </w:r>
      <w:r w:rsidR="001C72DB" w:rsidRPr="00795428">
        <w:rPr>
          <w:sz w:val="24"/>
          <w:szCs w:val="24"/>
        </w:rPr>
        <w:t xml:space="preserve"> требованиям</w:t>
      </w:r>
      <w:r w:rsidR="00817119" w:rsidRPr="00795428">
        <w:rPr>
          <w:sz w:val="24"/>
          <w:szCs w:val="24"/>
        </w:rPr>
        <w:t>:</w:t>
      </w:r>
      <w:r w:rsidR="001C72DB" w:rsidRPr="00795428">
        <w:rPr>
          <w:sz w:val="24"/>
          <w:szCs w:val="24"/>
        </w:rPr>
        <w:t xml:space="preserve"> </w:t>
      </w:r>
    </w:p>
    <w:p w14:paraId="7D2AA861" w14:textId="6F2A234C" w:rsidR="0052681C" w:rsidRPr="00795428" w:rsidRDefault="00357EE5" w:rsidP="00357EE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795428">
        <w:rPr>
          <w:sz w:val="24"/>
          <w:szCs w:val="24"/>
        </w:rPr>
        <w:t>ТУ 3449-001-52819896-2010 «Арматура линейная».</w:t>
      </w:r>
      <w:r w:rsidR="0052681C" w:rsidRPr="00795428">
        <w:rPr>
          <w:sz w:val="24"/>
          <w:szCs w:val="24"/>
        </w:rPr>
        <w:t>;</w:t>
      </w:r>
    </w:p>
    <w:p w14:paraId="7D2AA862" w14:textId="77777777" w:rsidR="00F612AC" w:rsidRPr="00795428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95428">
        <w:rPr>
          <w:sz w:val="24"/>
          <w:szCs w:val="24"/>
        </w:rPr>
        <w:t>.</w:t>
      </w:r>
    </w:p>
    <w:p w14:paraId="2B6A0F68" w14:textId="77777777" w:rsidR="00AF6084" w:rsidRPr="00795428" w:rsidRDefault="00843900" w:rsidP="00AF608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95428">
        <w:rPr>
          <w:sz w:val="24"/>
          <w:szCs w:val="24"/>
        </w:rPr>
        <w:t xml:space="preserve">2.4. </w:t>
      </w:r>
      <w:r w:rsidR="00AF6084" w:rsidRPr="00795428">
        <w:rPr>
          <w:sz w:val="24"/>
          <w:szCs w:val="24"/>
        </w:rPr>
        <w:t>Упаковка, транспортирование, условия и сроки хранения.</w:t>
      </w:r>
    </w:p>
    <w:p w14:paraId="1EDDD489" w14:textId="77777777" w:rsidR="00AF6084" w:rsidRPr="00795428" w:rsidRDefault="00AF6084" w:rsidP="00AF6084">
      <w:pPr>
        <w:spacing w:line="276" w:lineRule="auto"/>
        <w:ind w:firstLine="709"/>
        <w:rPr>
          <w:sz w:val="24"/>
          <w:szCs w:val="24"/>
        </w:rPr>
      </w:pPr>
      <w:r w:rsidRPr="00795428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F2F57BF" w14:textId="77777777" w:rsidR="00AF6084" w:rsidRPr="00795428" w:rsidRDefault="00AF6084" w:rsidP="00AF6084">
      <w:pPr>
        <w:spacing w:line="276" w:lineRule="auto"/>
        <w:ind w:firstLine="709"/>
        <w:rPr>
          <w:sz w:val="24"/>
          <w:szCs w:val="24"/>
        </w:rPr>
      </w:pPr>
      <w:r w:rsidRPr="00795428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16461B46" w14:textId="77777777" w:rsidR="00AF6084" w:rsidRPr="00795428" w:rsidRDefault="00AF6084" w:rsidP="00AF6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5428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A90FA97" w14:textId="77777777" w:rsidR="00AF6084" w:rsidRPr="00795428" w:rsidRDefault="00AF6084" w:rsidP="00AF6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5428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6EA2223" w14:textId="77777777" w:rsidR="00AF6084" w:rsidRPr="00795428" w:rsidRDefault="00AF6084" w:rsidP="00AF6084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795428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F2C63CC" w14:textId="77777777" w:rsidR="00AF6084" w:rsidRPr="00795428" w:rsidRDefault="00AF6084" w:rsidP="00AF6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5428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04FD3CBD" w14:textId="77777777" w:rsidR="00AF6084" w:rsidRPr="00795428" w:rsidRDefault="00AF6084" w:rsidP="00AF6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5428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020FD7E9" w14:textId="77777777" w:rsidR="00AF6084" w:rsidRPr="00795428" w:rsidRDefault="00AF6084" w:rsidP="00AF6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4DAB06E" w14:textId="77777777" w:rsidR="00AF6084" w:rsidRPr="00795428" w:rsidRDefault="00AF6084" w:rsidP="00AF608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95428">
        <w:rPr>
          <w:b/>
          <w:bCs/>
          <w:sz w:val="26"/>
          <w:szCs w:val="26"/>
        </w:rPr>
        <w:t>Гарантийные обязательства.</w:t>
      </w:r>
    </w:p>
    <w:p w14:paraId="44AF3AF0" w14:textId="7576F380" w:rsidR="00AF6084" w:rsidRPr="00795428" w:rsidRDefault="00AF6084" w:rsidP="00AF60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>Гарантия на поставляемую продукцию должна рас</w:t>
      </w:r>
      <w:r w:rsidR="00795428">
        <w:rPr>
          <w:sz w:val="24"/>
          <w:szCs w:val="24"/>
        </w:rPr>
        <w:t>пространяться не менее чем на 60</w:t>
      </w:r>
      <w:r w:rsidRPr="00795428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795428">
        <w:rPr>
          <w:szCs w:val="24"/>
        </w:rPr>
        <w:t>л</w:t>
      </w:r>
      <w:r w:rsidRPr="00795428">
        <w:rPr>
          <w:sz w:val="24"/>
          <w:szCs w:val="24"/>
        </w:rPr>
        <w:t>инейн</w:t>
      </w:r>
      <w:r w:rsidRPr="00795428">
        <w:rPr>
          <w:szCs w:val="24"/>
        </w:rPr>
        <w:t xml:space="preserve">ой </w:t>
      </w:r>
      <w:r w:rsidRPr="00795428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174E4E7" w14:textId="77777777" w:rsidR="00AF6084" w:rsidRPr="00795428" w:rsidRDefault="00AF6084" w:rsidP="00AF60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C7E31FB" w14:textId="77777777" w:rsidR="00AF6084" w:rsidRPr="00795428" w:rsidRDefault="00AF6084" w:rsidP="00AF608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795428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0504FA4" w14:textId="77777777" w:rsidR="00AF6084" w:rsidRPr="00795428" w:rsidRDefault="00AF6084" w:rsidP="00AF60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40BF7CE" w14:textId="77777777" w:rsidR="00AF6084" w:rsidRPr="00795428" w:rsidRDefault="00AF6084" w:rsidP="00AF60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A2E80A4" w14:textId="77777777" w:rsidR="00AF6084" w:rsidRPr="00795428" w:rsidRDefault="00AF6084" w:rsidP="00AF608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9542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509CF26" w14:textId="77777777" w:rsidR="00AF6084" w:rsidRPr="00795428" w:rsidRDefault="00AF6084" w:rsidP="00AF6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5428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45CA7CA" w14:textId="77777777" w:rsidR="00AF6084" w:rsidRPr="00795428" w:rsidRDefault="00AF6084" w:rsidP="00AF6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5428">
        <w:rPr>
          <w:szCs w:val="24"/>
        </w:rPr>
        <w:t>- паспорт по нормативной документации, утвержденной в установленном порядке;</w:t>
      </w:r>
    </w:p>
    <w:p w14:paraId="519DD90F" w14:textId="77777777" w:rsidR="00AF6084" w:rsidRPr="00795428" w:rsidRDefault="00AF6084" w:rsidP="00AF6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5428"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14:paraId="2F9CE4C6" w14:textId="77777777" w:rsidR="00AF6084" w:rsidRPr="00795428" w:rsidRDefault="00AF6084" w:rsidP="00AF60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1014EFB" w14:textId="77777777" w:rsidR="00AF6084" w:rsidRPr="00795428" w:rsidRDefault="00AF6084" w:rsidP="00AF60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A3FBEDD" w14:textId="77777777" w:rsidR="00AF6084" w:rsidRPr="00795428" w:rsidRDefault="00AF6084" w:rsidP="00AF60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A89E94C" w14:textId="77777777" w:rsidR="00AF6084" w:rsidRPr="00795428" w:rsidRDefault="00AF6084" w:rsidP="00AF60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7C7C740" w14:textId="77777777" w:rsidR="00AF6084" w:rsidRPr="00795428" w:rsidRDefault="00AF6084" w:rsidP="00AF608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0633B666" w14:textId="77777777" w:rsidR="00AF6084" w:rsidRPr="00795428" w:rsidRDefault="00AF6084" w:rsidP="00AF608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8E919DC" w14:textId="77777777" w:rsidR="00AF6084" w:rsidRPr="00795428" w:rsidRDefault="00AF6084" w:rsidP="00AF608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795428">
        <w:rPr>
          <w:b/>
          <w:bCs/>
          <w:sz w:val="26"/>
          <w:szCs w:val="26"/>
        </w:rPr>
        <w:t>Правила приемки продукции.</w:t>
      </w:r>
    </w:p>
    <w:p w14:paraId="7191C63D" w14:textId="7B741F47" w:rsidR="00AF6084" w:rsidRPr="00795428" w:rsidRDefault="00AF6084" w:rsidP="00AF6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542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E51761">
        <w:rPr>
          <w:szCs w:val="24"/>
        </w:rPr>
        <w:t>Россети Центр</w:t>
      </w:r>
      <w:r w:rsidRPr="00795428">
        <w:rPr>
          <w:szCs w:val="24"/>
        </w:rPr>
        <w:t>» и ответственными представителями Поставщика при получении их на склад.</w:t>
      </w:r>
    </w:p>
    <w:p w14:paraId="006F10A5" w14:textId="77777777" w:rsidR="00AF6084" w:rsidRPr="00795428" w:rsidRDefault="00AF6084" w:rsidP="00AF608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FDE2E6F" w14:textId="77777777" w:rsidR="00AF6084" w:rsidRPr="00795428" w:rsidRDefault="00AF6084" w:rsidP="00AF6084">
      <w:pPr>
        <w:rPr>
          <w:sz w:val="26"/>
          <w:szCs w:val="26"/>
        </w:rPr>
      </w:pPr>
    </w:p>
    <w:p w14:paraId="49A81D69" w14:textId="77777777" w:rsidR="00AF6084" w:rsidRPr="00795428" w:rsidRDefault="00AF6084" w:rsidP="00AF6084">
      <w:pPr>
        <w:rPr>
          <w:sz w:val="26"/>
          <w:szCs w:val="26"/>
        </w:rPr>
      </w:pPr>
    </w:p>
    <w:p w14:paraId="517D1637" w14:textId="77777777" w:rsidR="00AF6084" w:rsidRPr="00795428" w:rsidRDefault="00AF6084" w:rsidP="00AF6084">
      <w:pPr>
        <w:ind w:firstLine="0"/>
        <w:rPr>
          <w:sz w:val="26"/>
          <w:szCs w:val="26"/>
        </w:rPr>
      </w:pPr>
      <w:r w:rsidRPr="0079542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6CA2A5A" w14:textId="77777777" w:rsidR="00AF6084" w:rsidRPr="00795428" w:rsidRDefault="00AF6084" w:rsidP="00AF6084">
      <w:pPr>
        <w:ind w:firstLine="0"/>
        <w:rPr>
          <w:sz w:val="22"/>
          <w:szCs w:val="22"/>
        </w:rPr>
      </w:pPr>
      <w:r w:rsidRPr="0079542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4C3124E4" w14:textId="5DF21705" w:rsidR="00D062F3" w:rsidRPr="00795428" w:rsidRDefault="00D062F3" w:rsidP="00AF608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795428">
        <w:rPr>
          <w:sz w:val="22"/>
          <w:szCs w:val="22"/>
        </w:rPr>
        <w:t xml:space="preserve">  </w:t>
      </w:r>
    </w:p>
    <w:p w14:paraId="7D2AA882" w14:textId="51E9C6A2" w:rsidR="008F73A3" w:rsidRPr="00795428" w:rsidRDefault="008F73A3" w:rsidP="00D062F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795428">
        <w:rPr>
          <w:sz w:val="22"/>
          <w:szCs w:val="22"/>
        </w:rPr>
        <w:t xml:space="preserve">  </w:t>
      </w:r>
    </w:p>
    <w:p w14:paraId="7D2AA883" w14:textId="77777777" w:rsidR="008A5CA5" w:rsidRPr="00795428" w:rsidRDefault="008A5CA5" w:rsidP="008F73A3">
      <w:pPr>
        <w:ind w:firstLine="0"/>
        <w:rPr>
          <w:sz w:val="26"/>
          <w:szCs w:val="26"/>
        </w:rPr>
      </w:pPr>
    </w:p>
    <w:sectPr w:rsidR="008A5CA5" w:rsidRPr="0079542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A276C" w14:textId="77777777" w:rsidR="00262B6B" w:rsidRDefault="00262B6B">
      <w:r>
        <w:separator/>
      </w:r>
    </w:p>
  </w:endnote>
  <w:endnote w:type="continuationSeparator" w:id="0">
    <w:p w14:paraId="310278CB" w14:textId="77777777" w:rsidR="00262B6B" w:rsidRDefault="00262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1B438" w14:textId="77777777" w:rsidR="00262B6B" w:rsidRDefault="00262B6B">
      <w:r>
        <w:separator/>
      </w:r>
    </w:p>
  </w:footnote>
  <w:footnote w:type="continuationSeparator" w:id="0">
    <w:p w14:paraId="48C51B46" w14:textId="77777777" w:rsidR="00262B6B" w:rsidRDefault="00262B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AA88C" w14:textId="77777777" w:rsidR="00AD7048" w:rsidRDefault="00E348C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D2AA88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1BF542E9"/>
    <w:multiLevelType w:val="multilevel"/>
    <w:tmpl w:val="742C24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A7E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1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2B6B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310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0F16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1D5B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57EE5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6C2C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2AA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314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2DA1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7A7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010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4D7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79F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C50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2EB"/>
    <w:rsid w:val="00787BDF"/>
    <w:rsid w:val="007903D5"/>
    <w:rsid w:val="00791873"/>
    <w:rsid w:val="0079283F"/>
    <w:rsid w:val="00792CB0"/>
    <w:rsid w:val="0079320B"/>
    <w:rsid w:val="00795428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174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621A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0D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6EFF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650C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252"/>
    <w:rsid w:val="00AE3572"/>
    <w:rsid w:val="00AE3899"/>
    <w:rsid w:val="00AE4642"/>
    <w:rsid w:val="00AE7BDC"/>
    <w:rsid w:val="00AF2248"/>
    <w:rsid w:val="00AF31AD"/>
    <w:rsid w:val="00AF3C16"/>
    <w:rsid w:val="00AF5C3C"/>
    <w:rsid w:val="00AF6084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5C6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2"/>
    <w:rsid w:val="00BD705D"/>
    <w:rsid w:val="00BD7275"/>
    <w:rsid w:val="00BE0260"/>
    <w:rsid w:val="00BE2C21"/>
    <w:rsid w:val="00BE3234"/>
    <w:rsid w:val="00BE3435"/>
    <w:rsid w:val="00BE3624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451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72A"/>
    <w:rsid w:val="00C67A78"/>
    <w:rsid w:val="00C70A63"/>
    <w:rsid w:val="00C70BE8"/>
    <w:rsid w:val="00C72F80"/>
    <w:rsid w:val="00C734C3"/>
    <w:rsid w:val="00C74702"/>
    <w:rsid w:val="00C751BA"/>
    <w:rsid w:val="00C755BC"/>
    <w:rsid w:val="00C75DF2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62E0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443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2F3"/>
    <w:rsid w:val="00D06E82"/>
    <w:rsid w:val="00D10B69"/>
    <w:rsid w:val="00D1192E"/>
    <w:rsid w:val="00D125AC"/>
    <w:rsid w:val="00D1373B"/>
    <w:rsid w:val="00D16834"/>
    <w:rsid w:val="00D1761B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B6A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8C4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1761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3A7E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3E8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D2AA83B"/>
  <w15:docId w15:val="{E45B5287-6AA6-4062-8278-B8666F64B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01616D-9FDD-40AA-940E-F16B925B76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6008D1-8E38-4F40-9C6A-4A8DA0728A5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556907DF-813E-427B-AF86-BFB9FD8691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083AD6-B2EA-4330-84F2-BE9120DA0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22</TotalTime>
  <Pages>1</Pages>
  <Words>1202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Лепейко Марина Викторовна</cp:lastModifiedBy>
  <cp:revision>7</cp:revision>
  <cp:lastPrinted>2010-09-30T13:29:00Z</cp:lastPrinted>
  <dcterms:created xsi:type="dcterms:W3CDTF">2022-12-29T12:23:00Z</dcterms:created>
  <dcterms:modified xsi:type="dcterms:W3CDTF">2023-02-16T07:00:00Z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